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4F388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B024D">
          <w:t xml:space="preserve">18.11.2016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B024D">
          <w:rPr>
            <w:bCs/>
          </w:rPr>
          <w:t xml:space="preserve">24.11.2016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4F388D" w:rsidRPr="004F388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4F388D" w:rsidRPr="004F388D">
          <w:rPr>
            <w:rStyle w:val="aa"/>
          </w:rPr>
          <w:t>440052, г. Пенза, ул. Ново-Тамбовская, д.9;</w:t>
        </w:r>
        <w:r w:rsidR="004F388D" w:rsidRPr="004F388D">
          <w:rPr>
            <w:u w:val="single"/>
          </w:rPr>
          <w:t xml:space="preserve"> г. Пенза, Автоматный переулок, д. 2А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4F388D" w:rsidRPr="004F388D">
          <w:rPr>
            <w:rStyle w:val="aa"/>
          </w:rPr>
          <w:t xml:space="preserve">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4F388D" w:rsidRPr="004F388D">
          <w:rPr>
            <w:u w:val="single"/>
          </w:rPr>
          <w:t xml:space="preserve"> 11091/017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4F388D" w:rsidRPr="004F388D">
          <w:rPr>
            <w:rStyle w:val="aa"/>
          </w:rPr>
          <w:t xml:space="preserve"> Врач-рентгенолог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4F388D" w:rsidRPr="004F388D">
          <w:rPr>
            <w:rStyle w:val="aa"/>
          </w:rPr>
          <w:t xml:space="preserve"> 20463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4F388D" w:rsidRPr="004F388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D8605B" w:rsidRPr="004F614B" w:rsidTr="006A1AF3">
        <w:trPr>
          <w:jc w:val="center"/>
        </w:trPr>
        <w:tc>
          <w:tcPr>
            <w:tcW w:w="4678" w:type="dxa"/>
            <w:vAlign w:val="center"/>
          </w:tcPr>
          <w:p w:rsidR="00D8605B" w:rsidRPr="004F614B" w:rsidRDefault="00D8605B" w:rsidP="00D8605B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8605B" w:rsidRPr="00D8605B" w:rsidRDefault="002312E7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D8605B" w:rsidRPr="00D8605B">
        <w:t>- Руководство по эксплуатации Дозиметра-радиометра ЭКО-1 9443002-48987820-2001 РЭ;</w:t>
      </w:r>
    </w:p>
    <w:p w:rsidR="00D8605B" w:rsidRPr="00D8605B" w:rsidRDefault="00D8605B" w:rsidP="00AD14A4">
      <w:r w:rsidRPr="00D8605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D8605B" w:rsidP="00AD14A4">
      <w:r w:rsidRPr="00D8605B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2312E7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761B42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D82405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</w:t>
            </w:r>
            <w:r w:rsidR="00D82405">
              <w:t>1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0F44A4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0F44A4" w:rsidRPr="000F44A4" w:rsidTr="000D1F5B">
        <w:trPr>
          <w:jc w:val="center"/>
        </w:trPr>
        <w:tc>
          <w:tcPr>
            <w:tcW w:w="3237" w:type="dxa"/>
            <w:vAlign w:val="center"/>
          </w:tcPr>
          <w:p w:rsidR="000F44A4" w:rsidRPr="000F44A4" w:rsidRDefault="000F44A4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Максимальная потенциальная эффективная доза излучения (средневзвешенная), мЗв/год</w:t>
            </w:r>
            <w:bookmarkStart w:id="17" w:name="itogo1"/>
            <w:bookmarkEnd w:id="17"/>
          </w:p>
        </w:tc>
        <w:tc>
          <w:tcPr>
            <w:tcW w:w="1595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  <w:r>
              <w:rPr>
                <w:b/>
              </w:rPr>
              <w:t>0.02</w:t>
            </w:r>
          </w:p>
        </w:tc>
        <w:tc>
          <w:tcPr>
            <w:tcW w:w="1984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0F44A4" w:rsidRPr="000F44A4">
          <w:rPr>
            <w:bCs/>
          </w:rPr>
          <w:t>-</w:t>
        </w:r>
        <w:r w:rsidR="000F44A4" w:rsidRPr="000F44A4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0F44A4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4F388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312E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312E7" w:rsidRPr="009E2A4C">
            <w:rPr>
              <w:rStyle w:val="ad"/>
              <w:sz w:val="20"/>
              <w:szCs w:val="20"/>
            </w:rPr>
            <w:fldChar w:fldCharType="separate"/>
          </w:r>
          <w:r w:rsidR="004F388D">
            <w:rPr>
              <w:rStyle w:val="ad"/>
              <w:noProof/>
              <w:sz w:val="20"/>
              <w:szCs w:val="20"/>
            </w:rPr>
            <w:t>1</w:t>
          </w:r>
          <w:r w:rsidR="002312E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F388D" w:rsidRPr="004F388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B4DAA89027F04D77AEC8BB663BDEDA4C"/>
    <w:docVar w:name="fill_date" w:val="24.11.2016"/>
    <w:docVar w:name="hlp" w:val="3"/>
    <w:docVar w:name="izm_date" w:val="18.11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 ИИ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14"/>
    <w:docVar w:name="rm_name" w:val=" Врач-рентгенолог "/>
    <w:docVar w:name="rm_number" w:val=" 11091/017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  <w:docVar w:name="zona1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77996"/>
    <w:rsid w:val="0008272D"/>
    <w:rsid w:val="000B6507"/>
    <w:rsid w:val="000D1F5B"/>
    <w:rsid w:val="000F44A4"/>
    <w:rsid w:val="00110025"/>
    <w:rsid w:val="001429B1"/>
    <w:rsid w:val="001607C8"/>
    <w:rsid w:val="00174EA7"/>
    <w:rsid w:val="0018241B"/>
    <w:rsid w:val="001B2036"/>
    <w:rsid w:val="001E7FAA"/>
    <w:rsid w:val="001F4D8D"/>
    <w:rsid w:val="00211552"/>
    <w:rsid w:val="00217377"/>
    <w:rsid w:val="002312E7"/>
    <w:rsid w:val="00234932"/>
    <w:rsid w:val="002E55C6"/>
    <w:rsid w:val="002F7D00"/>
    <w:rsid w:val="002F7F0D"/>
    <w:rsid w:val="00305B2F"/>
    <w:rsid w:val="00367816"/>
    <w:rsid w:val="003876C3"/>
    <w:rsid w:val="003C24DB"/>
    <w:rsid w:val="00402CAC"/>
    <w:rsid w:val="004349B2"/>
    <w:rsid w:val="00444410"/>
    <w:rsid w:val="004A47AD"/>
    <w:rsid w:val="004B024D"/>
    <w:rsid w:val="004C4DB2"/>
    <w:rsid w:val="004D2124"/>
    <w:rsid w:val="004F388D"/>
    <w:rsid w:val="005553B8"/>
    <w:rsid w:val="00563E94"/>
    <w:rsid w:val="00576095"/>
    <w:rsid w:val="00581030"/>
    <w:rsid w:val="005A3A36"/>
    <w:rsid w:val="005B466C"/>
    <w:rsid w:val="005B7FE8"/>
    <w:rsid w:val="005C0A9A"/>
    <w:rsid w:val="005E73EC"/>
    <w:rsid w:val="00666D33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A4948"/>
    <w:rsid w:val="007B6A27"/>
    <w:rsid w:val="007D1852"/>
    <w:rsid w:val="007D2CEA"/>
    <w:rsid w:val="00881855"/>
    <w:rsid w:val="00883461"/>
    <w:rsid w:val="008E68DE"/>
    <w:rsid w:val="0090588D"/>
    <w:rsid w:val="00914408"/>
    <w:rsid w:val="0092778A"/>
    <w:rsid w:val="00967790"/>
    <w:rsid w:val="0097779F"/>
    <w:rsid w:val="009E736B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719B7"/>
    <w:rsid w:val="00B7753C"/>
    <w:rsid w:val="00BA5029"/>
    <w:rsid w:val="00BC2F3C"/>
    <w:rsid w:val="00C02721"/>
    <w:rsid w:val="00C5242F"/>
    <w:rsid w:val="00CE3307"/>
    <w:rsid w:val="00D307C9"/>
    <w:rsid w:val="00D76DF8"/>
    <w:rsid w:val="00D82405"/>
    <w:rsid w:val="00D8605B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2016-10-18T06:33:00Z</dcterms:created>
  <dcterms:modified xsi:type="dcterms:W3CDTF">2016-11-25T06:21:00Z</dcterms:modified>
</cp:coreProperties>
</file>